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de VILLA NOVA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b.ca.1394)</w:t>
      </w:r>
    </w:p>
    <w:p w:rsid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Rustine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Villa Nova(q.v.) and his wife, Joan(q.v.).</w:t>
      </w:r>
    </w:p>
    <w:p w:rsid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21-165)</w:t>
      </w:r>
    </w:p>
    <w:p w:rsid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Henry Delves(q.v.).    (ibid.)</w:t>
      </w:r>
    </w:p>
    <w:p w:rsid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Feb.1420</w:t>
      </w:r>
      <w:r>
        <w:rPr>
          <w:rFonts w:ascii="Times New Roman" w:hAnsi="Times New Roman" w:cs="Times New Roman"/>
          <w:sz w:val="24"/>
          <w:szCs w:val="24"/>
        </w:rPr>
        <w:tab/>
        <w:t>Her mother died, and she inherited her lands.  (ibid.)</w:t>
      </w:r>
    </w:p>
    <w:p w:rsid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0BF5" w:rsidRPr="007B0BF5" w:rsidRDefault="007B0B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December 2015</w:t>
      </w:r>
      <w:bookmarkStart w:id="0" w:name="_GoBack"/>
      <w:bookmarkEnd w:id="0"/>
    </w:p>
    <w:sectPr w:rsidR="007B0BF5" w:rsidRPr="007B0B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BF5" w:rsidRDefault="007B0BF5" w:rsidP="00564E3C">
      <w:pPr>
        <w:spacing w:after="0" w:line="240" w:lineRule="auto"/>
      </w:pPr>
      <w:r>
        <w:separator/>
      </w:r>
    </w:p>
  </w:endnote>
  <w:endnote w:type="continuationSeparator" w:id="0">
    <w:p w:rsidR="007B0BF5" w:rsidRDefault="007B0BF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B0BF5">
      <w:rPr>
        <w:rFonts w:ascii="Times New Roman" w:hAnsi="Times New Roman" w:cs="Times New Roman"/>
        <w:noProof/>
        <w:sz w:val="24"/>
        <w:szCs w:val="24"/>
      </w:rPr>
      <w:t>22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BF5" w:rsidRDefault="007B0BF5" w:rsidP="00564E3C">
      <w:pPr>
        <w:spacing w:after="0" w:line="240" w:lineRule="auto"/>
      </w:pPr>
      <w:r>
        <w:separator/>
      </w:r>
    </w:p>
  </w:footnote>
  <w:footnote w:type="continuationSeparator" w:id="0">
    <w:p w:rsidR="007B0BF5" w:rsidRDefault="007B0BF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BF5"/>
    <w:rsid w:val="00372DC6"/>
    <w:rsid w:val="00564E3C"/>
    <w:rsid w:val="0064591D"/>
    <w:rsid w:val="007B0BF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8783A"/>
  <w15:chartTrackingRefBased/>
  <w15:docId w15:val="{23DF3E7E-9FD9-42FD-B0EC-25C076284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2015-12-22T20:42:00Z</dcterms:created>
  <dcterms:modified xsi:type="dcterms:W3CDTF">2015-12-22T20:46:00Z</dcterms:modified>
</cp:coreProperties>
</file>